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B2D22" w14:textId="77777777" w:rsidR="00DF5CE2" w:rsidRDefault="00DF5CE2" w:rsidP="00DF5CE2">
      <w:pPr>
        <w:jc w:val="center"/>
        <w:rPr>
          <w:sz w:val="24"/>
        </w:rPr>
      </w:pPr>
      <w:smartTag w:uri="urn:schemas-microsoft-com:office:smarttags" w:element="State">
        <w:smartTag w:uri="urn:schemas-microsoft-com:office:smarttags" w:element="place">
          <w:r>
            <w:rPr>
              <w:sz w:val="24"/>
            </w:rPr>
            <w:t>District of Columbia</w:t>
          </w:r>
        </w:smartTag>
      </w:smartTag>
    </w:p>
    <w:p w14:paraId="376F7527" w14:textId="77777777" w:rsidR="00DF5CE2" w:rsidRDefault="00DF5CE2" w:rsidP="00DF5CE2">
      <w:pPr>
        <w:jc w:val="center"/>
        <w:rPr>
          <w:sz w:val="24"/>
        </w:rPr>
      </w:pPr>
      <w:r>
        <w:rPr>
          <w:sz w:val="24"/>
        </w:rPr>
        <w:t>Office of the Chief Financial Officer</w:t>
      </w:r>
    </w:p>
    <w:p w14:paraId="49EE2020" w14:textId="77777777" w:rsidR="00DF5CE2" w:rsidRDefault="00DF5CE2" w:rsidP="00DF5CE2">
      <w:pPr>
        <w:jc w:val="center"/>
        <w:rPr>
          <w:sz w:val="24"/>
        </w:rPr>
      </w:pPr>
      <w:r>
        <w:rPr>
          <w:sz w:val="24"/>
        </w:rPr>
        <w:t>Office</w:t>
      </w:r>
      <w:r w:rsidR="002E6BDB">
        <w:rPr>
          <w:sz w:val="24"/>
        </w:rPr>
        <w:t xml:space="preserve"> of Contracts</w:t>
      </w:r>
    </w:p>
    <w:p w14:paraId="4F5345FD" w14:textId="77777777" w:rsidR="00DF5CE2" w:rsidRDefault="00DF5CE2" w:rsidP="00DF5CE2">
      <w:pPr>
        <w:jc w:val="center"/>
        <w:rPr>
          <w:sz w:val="24"/>
        </w:rPr>
      </w:pPr>
    </w:p>
    <w:bookmarkStart w:id="0" w:name="_MON_1094642604"/>
    <w:bookmarkEnd w:id="0"/>
    <w:p w14:paraId="48B0D6FF" w14:textId="77777777" w:rsidR="00DF5CE2" w:rsidRPr="0000588B" w:rsidRDefault="00DF5CE2" w:rsidP="00DF5CE2">
      <w:pPr>
        <w:jc w:val="center"/>
        <w:rPr>
          <w:sz w:val="24"/>
        </w:rPr>
      </w:pPr>
      <w:r w:rsidRPr="000A1A97">
        <w:object w:dxaOrig="1006" w:dyaOrig="721" w14:anchorId="3ECE6B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pt;height:36pt" o:ole="" fillcolor="window">
            <v:imagedata r:id="rId7" o:title=""/>
          </v:shape>
          <o:OLEObject Type="Embed" ProgID="Word.Picture.8" ShapeID="_x0000_i1025" DrawAspect="Content" ObjectID="_1815472905" r:id="rId8"/>
        </w:object>
      </w:r>
    </w:p>
    <w:p w14:paraId="4334D78B" w14:textId="77777777" w:rsidR="00DF5CE2" w:rsidRDefault="00DF5CE2" w:rsidP="00DF5CE2">
      <w:pPr>
        <w:rPr>
          <w:rFonts w:ascii="Arial" w:hAnsi="Arial"/>
          <w:sz w:val="24"/>
        </w:rPr>
      </w:pPr>
    </w:p>
    <w:p w14:paraId="5D3DC058" w14:textId="77777777" w:rsidR="00DF5CE2" w:rsidRPr="00A23F70" w:rsidRDefault="00DF5CE2" w:rsidP="00DF5CE2">
      <w:pPr>
        <w:rPr>
          <w:rFonts w:ascii="Arial" w:hAnsi="Arial"/>
        </w:rPr>
      </w:pP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</w:p>
    <w:p w14:paraId="2508C96F" w14:textId="77777777" w:rsidR="00DF5CE2" w:rsidRPr="00A23F70" w:rsidRDefault="00DF5CE2" w:rsidP="00DF5CE2">
      <w:pPr>
        <w:outlineLvl w:val="0"/>
        <w:rPr>
          <w:u w:val="single"/>
        </w:rPr>
      </w:pPr>
      <w:r w:rsidRPr="00A23F70">
        <w:rPr>
          <w:b/>
          <w:u w:val="single"/>
        </w:rPr>
        <w:t xml:space="preserve">CONTRACTOR </w:t>
      </w:r>
      <w:r w:rsidR="00347721">
        <w:rPr>
          <w:b/>
          <w:u w:val="single"/>
        </w:rPr>
        <w:t xml:space="preserve">PAST </w:t>
      </w:r>
      <w:r w:rsidRPr="00A23F70">
        <w:rPr>
          <w:b/>
          <w:u w:val="single"/>
        </w:rPr>
        <w:t>PERFORMANCE EVALUATION FORM</w:t>
      </w:r>
      <w:r w:rsidRPr="00A23F70">
        <w:rPr>
          <w:b/>
        </w:rPr>
        <w:tab/>
      </w:r>
      <w:r w:rsidRPr="00A23F70">
        <w:rPr>
          <w:b/>
        </w:rPr>
        <w:tab/>
      </w:r>
    </w:p>
    <w:p w14:paraId="5D247C84" w14:textId="77777777" w:rsidR="00DF5CE2" w:rsidRPr="00A23F70" w:rsidRDefault="00DF5CE2" w:rsidP="00DF5CE2">
      <w:r w:rsidRPr="00A23F70">
        <w:t xml:space="preserve"> (Check appropriate box)</w:t>
      </w:r>
    </w:p>
    <w:p w14:paraId="5BC9C1F2" w14:textId="77777777" w:rsidR="00DF5CE2" w:rsidRPr="00A23F70" w:rsidRDefault="00DF5CE2" w:rsidP="00DF5CE2"/>
    <w:p w14:paraId="662253A1" w14:textId="77777777" w:rsidR="00DF5CE2" w:rsidRPr="00A23F70" w:rsidRDefault="00DF5CE2" w:rsidP="00DF5CE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530"/>
        <w:gridCol w:w="1530"/>
        <w:gridCol w:w="1710"/>
        <w:gridCol w:w="1350"/>
        <w:gridCol w:w="1890"/>
      </w:tblGrid>
      <w:tr w:rsidR="00DF5CE2" w:rsidRPr="00A23F70" w14:paraId="70CFCAD3" w14:textId="77777777">
        <w:tc>
          <w:tcPr>
            <w:tcW w:w="2988" w:type="dxa"/>
          </w:tcPr>
          <w:p w14:paraId="4DEF24D9" w14:textId="77777777" w:rsidR="00DF5CE2" w:rsidRPr="00A23F70" w:rsidRDefault="002960B8" w:rsidP="00270B80">
            <w:r>
              <w:t xml:space="preserve">Past </w:t>
            </w:r>
            <w:r w:rsidR="00DF5CE2" w:rsidRPr="00A23F70">
              <w:t>Performance</w:t>
            </w:r>
          </w:p>
          <w:p w14:paraId="6A657F1B" w14:textId="77777777" w:rsidR="00DF5CE2" w:rsidRPr="00A23F70" w:rsidRDefault="00DF5CE2" w:rsidP="00270B80">
            <w:r w:rsidRPr="00A23F70">
              <w:t>Elements</w:t>
            </w:r>
          </w:p>
          <w:p w14:paraId="52CA2CB0" w14:textId="77777777" w:rsidR="00DF5CE2" w:rsidRPr="00A23F70" w:rsidRDefault="00DF5CE2" w:rsidP="00270B80"/>
        </w:tc>
        <w:tc>
          <w:tcPr>
            <w:tcW w:w="1530" w:type="dxa"/>
          </w:tcPr>
          <w:p w14:paraId="31213BC6" w14:textId="77777777" w:rsidR="00DF5CE2" w:rsidRPr="00A23F70" w:rsidRDefault="00DF5CE2" w:rsidP="00270B80">
            <w:r w:rsidRPr="00A23F70">
              <w:t>Excellent</w:t>
            </w:r>
          </w:p>
        </w:tc>
        <w:tc>
          <w:tcPr>
            <w:tcW w:w="1530" w:type="dxa"/>
          </w:tcPr>
          <w:p w14:paraId="62FEDA9E" w14:textId="77777777" w:rsidR="00DF5CE2" w:rsidRPr="00A23F70" w:rsidRDefault="00DF5CE2" w:rsidP="00270B80">
            <w:r w:rsidRPr="00A23F70">
              <w:t>Good</w:t>
            </w:r>
          </w:p>
        </w:tc>
        <w:tc>
          <w:tcPr>
            <w:tcW w:w="1710" w:type="dxa"/>
          </w:tcPr>
          <w:p w14:paraId="6615C85F" w14:textId="77777777" w:rsidR="00DF5CE2" w:rsidRPr="00A23F70" w:rsidRDefault="00DF5CE2" w:rsidP="00270B80">
            <w:r w:rsidRPr="00A23F70">
              <w:t>Acceptable</w:t>
            </w:r>
          </w:p>
        </w:tc>
        <w:tc>
          <w:tcPr>
            <w:tcW w:w="1350" w:type="dxa"/>
          </w:tcPr>
          <w:p w14:paraId="6CB4D0B5" w14:textId="77777777" w:rsidR="00DF5CE2" w:rsidRPr="00A23F70" w:rsidRDefault="00DF5CE2" w:rsidP="00270B80">
            <w:r w:rsidRPr="00A23F70">
              <w:t>Poor</w:t>
            </w:r>
          </w:p>
        </w:tc>
        <w:tc>
          <w:tcPr>
            <w:tcW w:w="1890" w:type="dxa"/>
          </w:tcPr>
          <w:p w14:paraId="6FB794AE" w14:textId="77777777" w:rsidR="00DF5CE2" w:rsidRPr="00A23F70" w:rsidRDefault="00DF5CE2" w:rsidP="00270B80">
            <w:r w:rsidRPr="00A23F70">
              <w:t>Unacceptable</w:t>
            </w:r>
          </w:p>
        </w:tc>
      </w:tr>
      <w:tr w:rsidR="00DF5CE2" w:rsidRPr="00A23F70" w14:paraId="6CD57662" w14:textId="77777777">
        <w:tc>
          <w:tcPr>
            <w:tcW w:w="2988" w:type="dxa"/>
          </w:tcPr>
          <w:p w14:paraId="6EA4E4FB" w14:textId="77777777" w:rsidR="00DF5CE2" w:rsidRPr="00A23F70" w:rsidRDefault="00DF5CE2" w:rsidP="00270B80">
            <w:r w:rsidRPr="00A23F70">
              <w:t>Quality of Services/</w:t>
            </w:r>
          </w:p>
          <w:p w14:paraId="46F1536A" w14:textId="77777777" w:rsidR="00DF5CE2" w:rsidRPr="00A23F70" w:rsidRDefault="00DF5CE2" w:rsidP="00270B80">
            <w:r w:rsidRPr="00A23F70">
              <w:t>Work</w:t>
            </w:r>
          </w:p>
          <w:p w14:paraId="3319E871" w14:textId="77777777" w:rsidR="00DF5CE2" w:rsidRPr="00A23F70" w:rsidRDefault="00DF5CE2" w:rsidP="00270B80"/>
        </w:tc>
        <w:tc>
          <w:tcPr>
            <w:tcW w:w="1530" w:type="dxa"/>
          </w:tcPr>
          <w:p w14:paraId="03F71637" w14:textId="77777777" w:rsidR="00DF5CE2" w:rsidRPr="00A23F70" w:rsidRDefault="00DF5CE2" w:rsidP="00270B80"/>
        </w:tc>
        <w:tc>
          <w:tcPr>
            <w:tcW w:w="1530" w:type="dxa"/>
          </w:tcPr>
          <w:p w14:paraId="391BE352" w14:textId="77777777" w:rsidR="00DF5CE2" w:rsidRPr="00A23F70" w:rsidRDefault="00DF5CE2" w:rsidP="00270B80"/>
        </w:tc>
        <w:tc>
          <w:tcPr>
            <w:tcW w:w="1710" w:type="dxa"/>
          </w:tcPr>
          <w:p w14:paraId="7DEC8220" w14:textId="77777777" w:rsidR="00DF5CE2" w:rsidRPr="00A23F70" w:rsidRDefault="00DF5CE2" w:rsidP="00270B80"/>
        </w:tc>
        <w:tc>
          <w:tcPr>
            <w:tcW w:w="1350" w:type="dxa"/>
          </w:tcPr>
          <w:p w14:paraId="7548EE72" w14:textId="77777777" w:rsidR="00DF5CE2" w:rsidRPr="00A23F70" w:rsidRDefault="00DF5CE2" w:rsidP="00270B80"/>
        </w:tc>
        <w:tc>
          <w:tcPr>
            <w:tcW w:w="1890" w:type="dxa"/>
          </w:tcPr>
          <w:p w14:paraId="09F0901E" w14:textId="77777777" w:rsidR="00DF5CE2" w:rsidRPr="00A23F70" w:rsidRDefault="00DF5CE2" w:rsidP="00270B80"/>
        </w:tc>
      </w:tr>
      <w:tr w:rsidR="00DF5CE2" w:rsidRPr="00A23F70" w14:paraId="35CCA375" w14:textId="77777777">
        <w:tc>
          <w:tcPr>
            <w:tcW w:w="2988" w:type="dxa"/>
          </w:tcPr>
          <w:p w14:paraId="542B833D" w14:textId="77777777" w:rsidR="00DF5CE2" w:rsidRPr="00A23F70" w:rsidRDefault="00DF5CE2" w:rsidP="00270B80">
            <w:r w:rsidRPr="00A23F70">
              <w:t>Timeliness of</w:t>
            </w:r>
          </w:p>
          <w:p w14:paraId="24569BE5" w14:textId="77777777" w:rsidR="00DF5CE2" w:rsidRPr="00A23F70" w:rsidRDefault="002960B8" w:rsidP="00270B80">
            <w:r>
              <w:t xml:space="preserve">Past </w:t>
            </w:r>
            <w:r w:rsidR="00DF5CE2" w:rsidRPr="00A23F70">
              <w:t>Performance</w:t>
            </w:r>
          </w:p>
        </w:tc>
        <w:tc>
          <w:tcPr>
            <w:tcW w:w="1530" w:type="dxa"/>
          </w:tcPr>
          <w:p w14:paraId="29A766C7" w14:textId="77777777" w:rsidR="00DF5CE2" w:rsidRPr="00A23F70" w:rsidRDefault="00DF5CE2" w:rsidP="00270B80"/>
        </w:tc>
        <w:tc>
          <w:tcPr>
            <w:tcW w:w="1530" w:type="dxa"/>
          </w:tcPr>
          <w:p w14:paraId="161E97D1" w14:textId="77777777" w:rsidR="00DF5CE2" w:rsidRPr="00A23F70" w:rsidRDefault="00DF5CE2" w:rsidP="00270B80"/>
        </w:tc>
        <w:tc>
          <w:tcPr>
            <w:tcW w:w="1710" w:type="dxa"/>
          </w:tcPr>
          <w:p w14:paraId="2EB2F742" w14:textId="77777777" w:rsidR="00DF5CE2" w:rsidRPr="00A23F70" w:rsidRDefault="00DF5CE2" w:rsidP="00270B80"/>
        </w:tc>
        <w:tc>
          <w:tcPr>
            <w:tcW w:w="1350" w:type="dxa"/>
          </w:tcPr>
          <w:p w14:paraId="22C459A6" w14:textId="77777777" w:rsidR="00DF5CE2" w:rsidRPr="00A23F70" w:rsidRDefault="00DF5CE2" w:rsidP="00270B80"/>
        </w:tc>
        <w:tc>
          <w:tcPr>
            <w:tcW w:w="1890" w:type="dxa"/>
          </w:tcPr>
          <w:p w14:paraId="61AFF165" w14:textId="77777777" w:rsidR="00DF5CE2" w:rsidRPr="00A23F70" w:rsidRDefault="00DF5CE2" w:rsidP="00270B80"/>
        </w:tc>
      </w:tr>
      <w:tr w:rsidR="00DF5CE2" w:rsidRPr="00A23F70" w14:paraId="1101114E" w14:textId="77777777">
        <w:tc>
          <w:tcPr>
            <w:tcW w:w="2988" w:type="dxa"/>
          </w:tcPr>
          <w:p w14:paraId="06A78B56" w14:textId="77777777" w:rsidR="00DF5CE2" w:rsidRPr="00A23F70" w:rsidRDefault="00DF5CE2" w:rsidP="00270B80">
            <w:r w:rsidRPr="00A23F70">
              <w:t>Cost Control</w:t>
            </w:r>
          </w:p>
          <w:p w14:paraId="64990ED3" w14:textId="77777777" w:rsidR="00DF5CE2" w:rsidRPr="00A23F70" w:rsidRDefault="00DF5CE2" w:rsidP="00270B80"/>
        </w:tc>
        <w:tc>
          <w:tcPr>
            <w:tcW w:w="1530" w:type="dxa"/>
          </w:tcPr>
          <w:p w14:paraId="5EDA9169" w14:textId="77777777" w:rsidR="00DF5CE2" w:rsidRPr="00A23F70" w:rsidRDefault="00DF5CE2" w:rsidP="00270B80"/>
        </w:tc>
        <w:tc>
          <w:tcPr>
            <w:tcW w:w="1530" w:type="dxa"/>
          </w:tcPr>
          <w:p w14:paraId="02096468" w14:textId="77777777" w:rsidR="00DF5CE2" w:rsidRPr="00A23F70" w:rsidRDefault="00DF5CE2" w:rsidP="00270B80"/>
        </w:tc>
        <w:tc>
          <w:tcPr>
            <w:tcW w:w="1710" w:type="dxa"/>
          </w:tcPr>
          <w:p w14:paraId="3D5D958A" w14:textId="77777777" w:rsidR="00DF5CE2" w:rsidRPr="00A23F70" w:rsidRDefault="00DF5CE2" w:rsidP="00270B80"/>
        </w:tc>
        <w:tc>
          <w:tcPr>
            <w:tcW w:w="1350" w:type="dxa"/>
          </w:tcPr>
          <w:p w14:paraId="4A3EABF9" w14:textId="77777777" w:rsidR="00DF5CE2" w:rsidRPr="00A23F70" w:rsidRDefault="00DF5CE2" w:rsidP="00270B80"/>
        </w:tc>
        <w:tc>
          <w:tcPr>
            <w:tcW w:w="1890" w:type="dxa"/>
          </w:tcPr>
          <w:p w14:paraId="61583BF5" w14:textId="77777777" w:rsidR="00DF5CE2" w:rsidRPr="00A23F70" w:rsidRDefault="00DF5CE2" w:rsidP="00270B80"/>
        </w:tc>
      </w:tr>
      <w:tr w:rsidR="00DF5CE2" w:rsidRPr="00A23F70" w14:paraId="3243CAF7" w14:textId="77777777">
        <w:tc>
          <w:tcPr>
            <w:tcW w:w="2988" w:type="dxa"/>
          </w:tcPr>
          <w:p w14:paraId="71019501" w14:textId="77777777" w:rsidR="00DF5CE2" w:rsidRPr="00A23F70" w:rsidRDefault="00DF5CE2" w:rsidP="00270B80">
            <w:r w:rsidRPr="00A23F70">
              <w:t>Business</w:t>
            </w:r>
          </w:p>
          <w:p w14:paraId="64BE45FD" w14:textId="77777777" w:rsidR="00DF5CE2" w:rsidRPr="00A23F70" w:rsidRDefault="00DF5CE2" w:rsidP="00270B80">
            <w:r w:rsidRPr="00A23F70">
              <w:t>Relations</w:t>
            </w:r>
          </w:p>
          <w:p w14:paraId="728FFA36" w14:textId="77777777" w:rsidR="00DF5CE2" w:rsidRPr="00A23F70" w:rsidRDefault="00DF5CE2" w:rsidP="00270B80"/>
        </w:tc>
        <w:tc>
          <w:tcPr>
            <w:tcW w:w="1530" w:type="dxa"/>
          </w:tcPr>
          <w:p w14:paraId="187EDAC3" w14:textId="77777777" w:rsidR="00DF5CE2" w:rsidRPr="00A23F70" w:rsidRDefault="00DF5CE2" w:rsidP="00270B80"/>
        </w:tc>
        <w:tc>
          <w:tcPr>
            <w:tcW w:w="1530" w:type="dxa"/>
          </w:tcPr>
          <w:p w14:paraId="559B291B" w14:textId="77777777" w:rsidR="00DF5CE2" w:rsidRPr="00A23F70" w:rsidRDefault="00DF5CE2" w:rsidP="00270B80"/>
        </w:tc>
        <w:tc>
          <w:tcPr>
            <w:tcW w:w="1710" w:type="dxa"/>
          </w:tcPr>
          <w:p w14:paraId="3C84C87A" w14:textId="77777777" w:rsidR="00DF5CE2" w:rsidRPr="00A23F70" w:rsidRDefault="00DF5CE2" w:rsidP="00270B80"/>
        </w:tc>
        <w:tc>
          <w:tcPr>
            <w:tcW w:w="1350" w:type="dxa"/>
          </w:tcPr>
          <w:p w14:paraId="4D0BB7BA" w14:textId="77777777" w:rsidR="00DF5CE2" w:rsidRPr="00A23F70" w:rsidRDefault="00DF5CE2" w:rsidP="00270B80"/>
        </w:tc>
        <w:tc>
          <w:tcPr>
            <w:tcW w:w="1890" w:type="dxa"/>
          </w:tcPr>
          <w:p w14:paraId="55943861" w14:textId="77777777" w:rsidR="00DF5CE2" w:rsidRPr="00A23F70" w:rsidRDefault="00DF5CE2" w:rsidP="00270B80"/>
        </w:tc>
      </w:tr>
      <w:tr w:rsidR="00DF5CE2" w:rsidRPr="00A23F70" w14:paraId="6A3AA261" w14:textId="77777777">
        <w:tc>
          <w:tcPr>
            <w:tcW w:w="2988" w:type="dxa"/>
          </w:tcPr>
          <w:p w14:paraId="6DCE2485" w14:textId="77777777" w:rsidR="00DF5CE2" w:rsidRPr="00A23F70" w:rsidRDefault="00DF5CE2" w:rsidP="00270B80">
            <w:r w:rsidRPr="00A23F70">
              <w:t>Customer</w:t>
            </w:r>
          </w:p>
          <w:p w14:paraId="185BE466" w14:textId="77777777" w:rsidR="00DF5CE2" w:rsidRPr="00A23F70" w:rsidRDefault="00DF5CE2" w:rsidP="00270B80">
            <w:r w:rsidRPr="00A23F70">
              <w:t>Satisfaction</w:t>
            </w:r>
          </w:p>
          <w:p w14:paraId="1855EE0E" w14:textId="77777777" w:rsidR="00DF5CE2" w:rsidRPr="00A23F70" w:rsidRDefault="00DF5CE2" w:rsidP="00270B80"/>
        </w:tc>
        <w:tc>
          <w:tcPr>
            <w:tcW w:w="1530" w:type="dxa"/>
          </w:tcPr>
          <w:p w14:paraId="339A5020" w14:textId="77777777" w:rsidR="00DF5CE2" w:rsidRPr="00A23F70" w:rsidRDefault="00DF5CE2" w:rsidP="00270B80"/>
        </w:tc>
        <w:tc>
          <w:tcPr>
            <w:tcW w:w="1530" w:type="dxa"/>
          </w:tcPr>
          <w:p w14:paraId="4200A894" w14:textId="77777777" w:rsidR="00DF5CE2" w:rsidRPr="00A23F70" w:rsidRDefault="00DF5CE2" w:rsidP="00270B80"/>
        </w:tc>
        <w:tc>
          <w:tcPr>
            <w:tcW w:w="1710" w:type="dxa"/>
          </w:tcPr>
          <w:p w14:paraId="2E4FFE26" w14:textId="77777777" w:rsidR="00DF5CE2" w:rsidRPr="00A23F70" w:rsidRDefault="00DF5CE2" w:rsidP="00270B80"/>
        </w:tc>
        <w:tc>
          <w:tcPr>
            <w:tcW w:w="1350" w:type="dxa"/>
          </w:tcPr>
          <w:p w14:paraId="4DD5BD1D" w14:textId="77777777" w:rsidR="00DF5CE2" w:rsidRPr="00A23F70" w:rsidRDefault="00DF5CE2" w:rsidP="00270B80"/>
        </w:tc>
        <w:tc>
          <w:tcPr>
            <w:tcW w:w="1890" w:type="dxa"/>
          </w:tcPr>
          <w:p w14:paraId="1BC4DC0D" w14:textId="77777777" w:rsidR="00DF5CE2" w:rsidRPr="00A23F70" w:rsidRDefault="00DF5CE2" w:rsidP="00270B80"/>
        </w:tc>
      </w:tr>
    </w:tbl>
    <w:p w14:paraId="66746443" w14:textId="77777777" w:rsidR="00DF5CE2" w:rsidRPr="00A23F70" w:rsidRDefault="00DF5CE2" w:rsidP="00DF5CE2"/>
    <w:p w14:paraId="1A37564D" w14:textId="77777777" w:rsidR="00DF5CE2" w:rsidRPr="00A23F70" w:rsidRDefault="00DF5CE2" w:rsidP="00DF5CE2"/>
    <w:p w14:paraId="57F69A65" w14:textId="77777777" w:rsidR="00DF5CE2" w:rsidRPr="00A23F70" w:rsidRDefault="00DF5CE2" w:rsidP="00DF5CE2">
      <w:pPr>
        <w:ind w:left="720" w:hanging="720"/>
      </w:pPr>
      <w:r w:rsidRPr="00A23F70">
        <w:t>1.</w:t>
      </w:r>
      <w:r w:rsidRPr="00A23F70">
        <w:tab/>
        <w:t>NAME &amp; TITLE OF EVALUATOR</w:t>
      </w:r>
      <w:r>
        <w:t xml:space="preserve"> /(COTR)</w:t>
      </w:r>
      <w:r w:rsidRPr="00A23F70">
        <w:t>:_______________________________________________</w:t>
      </w:r>
    </w:p>
    <w:p w14:paraId="2A8DE70A" w14:textId="77777777" w:rsidR="00DF5CE2" w:rsidRPr="00A23F70" w:rsidRDefault="00DF5CE2" w:rsidP="00DF5CE2"/>
    <w:p w14:paraId="20E53603" w14:textId="77777777" w:rsidR="00DF5CE2" w:rsidRPr="00A23F70" w:rsidRDefault="00DF5CE2" w:rsidP="00DF5CE2">
      <w:pPr>
        <w:ind w:left="720" w:hanging="720"/>
      </w:pPr>
      <w:r w:rsidRPr="00A23F70">
        <w:t>2.</w:t>
      </w:r>
      <w:r w:rsidRPr="00A23F70">
        <w:tab/>
        <w:t>SIGNATURE OF EVALUATOR</w:t>
      </w:r>
      <w:r>
        <w:t>/(COTR)</w:t>
      </w:r>
      <w:r w:rsidRPr="00A23F70">
        <w:t>:_____________________________________</w:t>
      </w:r>
      <w:r>
        <w:t xml:space="preserve">   DATE:</w:t>
      </w:r>
      <w:r w:rsidRPr="00A23F70">
        <w:t>_____________</w:t>
      </w:r>
    </w:p>
    <w:p w14:paraId="1455E097" w14:textId="77777777" w:rsidR="00DF5CE2" w:rsidRPr="00A23F70" w:rsidRDefault="00DF5CE2" w:rsidP="00DF5CE2"/>
    <w:p w14:paraId="3D95CFFB" w14:textId="77777777" w:rsidR="00DF5CE2" w:rsidRPr="00A23F70" w:rsidRDefault="00DF5CE2" w:rsidP="00DF5CE2">
      <w:r w:rsidRPr="00A23F70">
        <w:t>3.</w:t>
      </w:r>
      <w:r w:rsidRPr="00A23F70">
        <w:tab/>
        <w:t xml:space="preserve">NAME OF </w:t>
      </w:r>
      <w:r>
        <w:t>AGENCY</w:t>
      </w:r>
      <w:r w:rsidRPr="00A23F70">
        <w:t>: ____________________________________________________</w:t>
      </w:r>
    </w:p>
    <w:p w14:paraId="3758A2D5" w14:textId="77777777" w:rsidR="00DF5CE2" w:rsidRPr="00A23F70" w:rsidRDefault="00DF5CE2" w:rsidP="00DF5CE2"/>
    <w:p w14:paraId="5E6B8644" w14:textId="77777777" w:rsidR="00DF5CE2" w:rsidRPr="00A23F70" w:rsidRDefault="00DF5CE2" w:rsidP="00DF5CE2">
      <w:r w:rsidRPr="00A23F70">
        <w:t>4.</w:t>
      </w:r>
      <w:r w:rsidRPr="00A23F70">
        <w:tab/>
        <w:t>TELEPHONE NUMBER OF EVALUATOR</w:t>
      </w:r>
      <w:r>
        <w:t>/(COTR)</w:t>
      </w:r>
      <w:r w:rsidRPr="00A23F70">
        <w:t>:_________________________________________</w:t>
      </w:r>
    </w:p>
    <w:p w14:paraId="5E0AC414" w14:textId="77777777" w:rsidR="00DF5CE2" w:rsidRPr="00A23F70" w:rsidRDefault="00DF5CE2" w:rsidP="00DF5CE2"/>
    <w:p w14:paraId="5E112A40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>NAME OF FIRM BEING EVALUATED _____________________________________________</w:t>
      </w:r>
    </w:p>
    <w:p w14:paraId="538EC42C" w14:textId="77777777" w:rsidR="00DF5CE2" w:rsidRPr="00A23F70" w:rsidRDefault="00DF5CE2" w:rsidP="00DF5CE2"/>
    <w:p w14:paraId="2708AD8B" w14:textId="77777777" w:rsidR="00DF5CE2" w:rsidRPr="00A23F70" w:rsidRDefault="00DF5CE2" w:rsidP="00DF5CE2">
      <w:pPr>
        <w:numPr>
          <w:ilvl w:val="0"/>
          <w:numId w:val="1"/>
        </w:numPr>
      </w:pPr>
      <w:r>
        <w:t>Ty</w:t>
      </w:r>
      <w:r w:rsidRPr="00A23F70">
        <w:t>pe of service received: ___________________________________________________</w:t>
      </w:r>
    </w:p>
    <w:p w14:paraId="12F67402" w14:textId="77777777" w:rsidR="00DF5CE2" w:rsidRPr="00A23F70" w:rsidRDefault="00DF5CE2" w:rsidP="00DF5CE2"/>
    <w:p w14:paraId="13CD2148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 xml:space="preserve">Contract Number, Amount and period of </w:t>
      </w:r>
      <w:r w:rsidR="002960B8">
        <w:t xml:space="preserve">Past </w:t>
      </w:r>
      <w:r w:rsidRPr="00A23F70">
        <w:t>Performance ____________________________</w:t>
      </w:r>
    </w:p>
    <w:p w14:paraId="3F82959B" w14:textId="77777777" w:rsidR="00DF5CE2" w:rsidRPr="00A23F70" w:rsidRDefault="00DF5CE2" w:rsidP="00DF5CE2"/>
    <w:p w14:paraId="0FB23BF8" w14:textId="77777777" w:rsidR="00DF5CE2" w:rsidRPr="00A23F70" w:rsidRDefault="00DF5CE2" w:rsidP="00DF5CE2">
      <w:pPr>
        <w:ind w:left="720"/>
      </w:pPr>
      <w:r w:rsidRPr="00A23F70">
        <w:t>____________________________________________________________________________</w:t>
      </w:r>
    </w:p>
    <w:p w14:paraId="43B358B5" w14:textId="77777777" w:rsidR="00DF5CE2" w:rsidRPr="00A23F70" w:rsidRDefault="00DF5CE2" w:rsidP="00DF5CE2"/>
    <w:p w14:paraId="525EF9C2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>Remarks on Excellent</w:t>
      </w:r>
      <w:r w:rsidR="00347721">
        <w:t xml:space="preserve"> Past</w:t>
      </w:r>
      <w:r w:rsidRPr="00A23F70">
        <w:t xml:space="preserve"> Performance:  Provide data supporting this observation.    </w:t>
      </w:r>
    </w:p>
    <w:p w14:paraId="20A077CC" w14:textId="77777777" w:rsidR="00DF5CE2" w:rsidRPr="00A23F70" w:rsidRDefault="00DF5CE2" w:rsidP="00DF5CE2">
      <w:pPr>
        <w:ind w:left="720"/>
      </w:pPr>
      <w:r w:rsidRPr="00A23F70">
        <w:t>(Continue on separate sheet if needed)</w:t>
      </w:r>
    </w:p>
    <w:p w14:paraId="47208B4D" w14:textId="77777777" w:rsidR="00DF5CE2" w:rsidRPr="00A23F70" w:rsidRDefault="00DF5CE2" w:rsidP="00DF5CE2"/>
    <w:p w14:paraId="468CD9AC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>Remarks on</w:t>
      </w:r>
      <w:r w:rsidR="00D246FC">
        <w:t xml:space="preserve"> Poor and</w:t>
      </w:r>
      <w:r w:rsidRPr="00A23F70">
        <w:t xml:space="preserve"> </w:t>
      </w:r>
      <w:r>
        <w:t>U</w:t>
      </w:r>
      <w:r w:rsidRPr="00A23F70">
        <w:t xml:space="preserve">nacceptable </w:t>
      </w:r>
      <w:r w:rsidR="00347721">
        <w:t xml:space="preserve">Past </w:t>
      </w:r>
      <w:r>
        <w:t>P</w:t>
      </w:r>
      <w:r w:rsidRPr="00A23F70">
        <w:t>erformance:  Provide data supporting this observation.</w:t>
      </w:r>
    </w:p>
    <w:p w14:paraId="24876704" w14:textId="77777777" w:rsidR="00DF5CE2" w:rsidRPr="00A23F70" w:rsidRDefault="00DF5CE2" w:rsidP="00DF5CE2">
      <w:pPr>
        <w:ind w:firstLine="720"/>
      </w:pPr>
      <w:r w:rsidRPr="00A23F70">
        <w:t>(Continue on separate sheet if needed)</w:t>
      </w:r>
    </w:p>
    <w:p w14:paraId="7987BB86" w14:textId="77777777" w:rsidR="00DF5CE2" w:rsidRPr="00A23F70" w:rsidRDefault="00DF5CE2" w:rsidP="00DF5CE2"/>
    <w:p w14:paraId="6731F0EC" w14:textId="77777777" w:rsidR="00DF5CE2" w:rsidRDefault="00DF5CE2" w:rsidP="00DF5CE2">
      <w:pPr>
        <w:jc w:val="center"/>
      </w:pPr>
    </w:p>
    <w:p w14:paraId="01F487A6" w14:textId="77777777" w:rsidR="00DF5CE2" w:rsidRDefault="00DF5CE2" w:rsidP="00DF5CE2">
      <w:pPr>
        <w:jc w:val="center"/>
        <w:rPr>
          <w:sz w:val="16"/>
          <w:szCs w:val="16"/>
        </w:rPr>
      </w:pPr>
      <w:r w:rsidRPr="001205DF">
        <w:rPr>
          <w:sz w:val="16"/>
          <w:szCs w:val="16"/>
        </w:rPr>
        <w:t>Page 1 of 2</w:t>
      </w:r>
    </w:p>
    <w:p w14:paraId="1D048CBA" w14:textId="77777777" w:rsidR="00DF5CE2" w:rsidRDefault="00DF5CE2" w:rsidP="00DF5CE2">
      <w:pPr>
        <w:jc w:val="center"/>
        <w:rPr>
          <w:sz w:val="16"/>
          <w:szCs w:val="16"/>
        </w:rPr>
      </w:pPr>
    </w:p>
    <w:p w14:paraId="52976F7F" w14:textId="77777777" w:rsidR="00DF5CE2" w:rsidRDefault="00DF5CE2" w:rsidP="00DF5CE2">
      <w:pPr>
        <w:jc w:val="center"/>
      </w:pPr>
    </w:p>
    <w:p w14:paraId="169D4743" w14:textId="77777777" w:rsidR="00DF5CE2" w:rsidRPr="00A950A7" w:rsidRDefault="00DF5CE2" w:rsidP="00DF5CE2">
      <w:pPr>
        <w:jc w:val="center"/>
      </w:pPr>
      <w:r w:rsidRPr="00A950A7">
        <w:lastRenderedPageBreak/>
        <w:t>RATING GUIDELINES</w:t>
      </w:r>
    </w:p>
    <w:p w14:paraId="2AC38CF0" w14:textId="77777777" w:rsidR="00DF5CE2" w:rsidRPr="00A950A7" w:rsidRDefault="00DF5CE2" w:rsidP="00DF5CE2"/>
    <w:p w14:paraId="2B02A47C" w14:textId="77777777" w:rsidR="00DF5CE2" w:rsidRPr="00A950A7" w:rsidRDefault="00DF5CE2" w:rsidP="00DF5CE2">
      <w:r w:rsidRPr="00A950A7">
        <w:t xml:space="preserve">Summarize Contractor </w:t>
      </w:r>
      <w:r w:rsidR="002960B8">
        <w:t xml:space="preserve">past </w:t>
      </w:r>
      <w:r w:rsidRPr="00A950A7">
        <w:t>performance in each of the rating areas.  Assign each area a rating of 0 (Unacceptable), 1 (Poor), 2 (Acceptable), 3 (Good), 4(Excellent), or ++ (Plus).  Use the following instructions a</w:t>
      </w:r>
      <w:r>
        <w:t>s</w:t>
      </w:r>
      <w:r w:rsidRPr="00A950A7">
        <w:t xml:space="preserve"> guidance in making these evaluations.</w:t>
      </w:r>
    </w:p>
    <w:p w14:paraId="1F6D05F6" w14:textId="77777777" w:rsidR="00DF5CE2" w:rsidRPr="00A950A7" w:rsidRDefault="00DF5CE2" w:rsidP="00DF5CE2"/>
    <w:p w14:paraId="348A6AD6" w14:textId="77777777" w:rsidR="00DF5CE2" w:rsidRPr="00A950A7" w:rsidRDefault="00DF5CE2" w:rsidP="00DF5CE2"/>
    <w:p w14:paraId="3D315D9F" w14:textId="77777777" w:rsidR="00DF5CE2" w:rsidRDefault="00DF5CE2" w:rsidP="00DF5CE2">
      <w:pPr>
        <w:rPr>
          <w:b/>
          <w:sz w:val="16"/>
        </w:rPr>
      </w:pPr>
      <w:r w:rsidRPr="00A950A7">
        <w:rPr>
          <w:b/>
          <w:sz w:val="16"/>
        </w:rPr>
        <w:t>Quality</w:t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b/>
          <w:sz w:val="16"/>
        </w:rPr>
        <w:t>Timel</w:t>
      </w:r>
      <w:r>
        <w:rPr>
          <w:b/>
          <w:sz w:val="16"/>
        </w:rPr>
        <w:t>ine</w:t>
      </w:r>
      <w:r w:rsidRPr="00A950A7">
        <w:rPr>
          <w:b/>
          <w:sz w:val="16"/>
        </w:rPr>
        <w:t>ss</w:t>
      </w:r>
      <w:r w:rsidRPr="00A950A7"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b/>
          <w:sz w:val="16"/>
        </w:rPr>
        <w:t>Business</w:t>
      </w:r>
    </w:p>
    <w:p w14:paraId="29E17A59" w14:textId="77777777" w:rsidR="00DF5CE2" w:rsidRPr="00A950A7" w:rsidRDefault="00DF5CE2" w:rsidP="00DF5CE2">
      <w:pPr>
        <w:rPr>
          <w:b/>
          <w:sz w:val="16"/>
        </w:rPr>
      </w:pPr>
      <w:r w:rsidRPr="00A950A7">
        <w:rPr>
          <w:b/>
          <w:sz w:val="16"/>
        </w:rPr>
        <w:t>Product/Service</w:t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  <w:t>Cost Control</w:t>
      </w:r>
      <w:r w:rsidRPr="00A950A7">
        <w:rPr>
          <w:b/>
          <w:sz w:val="16"/>
        </w:rPr>
        <w:tab/>
        <w:t xml:space="preserve">          </w:t>
      </w:r>
      <w:r w:rsidRPr="00A950A7">
        <w:rPr>
          <w:b/>
          <w:sz w:val="16"/>
        </w:rPr>
        <w:tab/>
        <w:t xml:space="preserve">of </w:t>
      </w:r>
      <w:r w:rsidR="002960B8">
        <w:rPr>
          <w:b/>
          <w:sz w:val="16"/>
        </w:rPr>
        <w:t xml:space="preserve">Past </w:t>
      </w:r>
      <w:r w:rsidRPr="00A950A7">
        <w:rPr>
          <w:b/>
          <w:sz w:val="16"/>
        </w:rPr>
        <w:t>Performance</w:t>
      </w:r>
      <w:r w:rsidRPr="00A950A7"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b/>
          <w:sz w:val="16"/>
        </w:rPr>
        <w:t>Relations</w:t>
      </w:r>
    </w:p>
    <w:p w14:paraId="4A1F7D27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 xml:space="preserve"> -Compliance with</w:t>
      </w:r>
      <w:r w:rsidRPr="00A950A7">
        <w:rPr>
          <w:sz w:val="16"/>
        </w:rPr>
        <w:tab/>
      </w:r>
      <w:r w:rsidRPr="00A950A7">
        <w:rPr>
          <w:sz w:val="16"/>
        </w:rPr>
        <w:tab/>
        <w:t>-Within budget (over/</w:t>
      </w:r>
      <w:r w:rsidRPr="00A950A7">
        <w:rPr>
          <w:sz w:val="16"/>
        </w:rPr>
        <w:tab/>
      </w:r>
      <w:r>
        <w:rPr>
          <w:sz w:val="16"/>
        </w:rPr>
        <w:tab/>
        <w:t>-Meet i</w:t>
      </w:r>
      <w:r w:rsidRPr="00A950A7">
        <w:rPr>
          <w:sz w:val="16"/>
        </w:rPr>
        <w:t>nterim milestones</w:t>
      </w:r>
      <w:r w:rsidRPr="00A950A7">
        <w:rPr>
          <w:sz w:val="16"/>
        </w:rPr>
        <w:tab/>
        <w:t xml:space="preserve"> -Effective management</w:t>
      </w:r>
    </w:p>
    <w:p w14:paraId="35110C52" w14:textId="77777777" w:rsidR="00DF5CE2" w:rsidRDefault="00DF5CE2" w:rsidP="00DF5CE2">
      <w:pPr>
        <w:rPr>
          <w:sz w:val="16"/>
        </w:rPr>
      </w:pPr>
      <w:r w:rsidRPr="00A950A7">
        <w:rPr>
          <w:sz w:val="16"/>
        </w:rPr>
        <w:t>contract requirements</w:t>
      </w:r>
      <w:r w:rsidRPr="00A950A7">
        <w:rPr>
          <w:sz w:val="16"/>
        </w:rPr>
        <w:tab/>
        <w:t xml:space="preserve">  </w:t>
      </w:r>
      <w:r>
        <w:rPr>
          <w:sz w:val="16"/>
        </w:rPr>
        <w:tab/>
      </w:r>
      <w:r w:rsidRPr="00A950A7">
        <w:rPr>
          <w:sz w:val="16"/>
        </w:rPr>
        <w:t xml:space="preserve">under </w:t>
      </w:r>
      <w:r>
        <w:rPr>
          <w:sz w:val="16"/>
        </w:rPr>
        <w:t xml:space="preserve"> </w:t>
      </w:r>
      <w:r w:rsidRPr="00A950A7">
        <w:rPr>
          <w:sz w:val="16"/>
        </w:rPr>
        <w:t xml:space="preserve">target costs) 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 -Reliable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  <w:t xml:space="preserve"> -Business</w:t>
      </w:r>
      <w:r>
        <w:rPr>
          <w:sz w:val="16"/>
        </w:rPr>
        <w:t>-like correspondence</w:t>
      </w:r>
      <w:r>
        <w:rPr>
          <w:sz w:val="16"/>
        </w:rPr>
        <w:tab/>
      </w:r>
      <w:r>
        <w:rPr>
          <w:sz w:val="16"/>
        </w:rPr>
        <w:tab/>
        <w:t xml:space="preserve">  </w:t>
      </w:r>
    </w:p>
    <w:p w14:paraId="6A1286BE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>-Accuracy of reports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-Current, accurate, and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-Responsive to technical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-Responsive to contract</w:t>
      </w:r>
    </w:p>
    <w:p w14:paraId="63C828DF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>-Appropriateness of</w:t>
      </w:r>
      <w:r w:rsidRPr="00A950A7">
        <w:rPr>
          <w:sz w:val="16"/>
        </w:rPr>
        <w:tab/>
        <w:t xml:space="preserve">  </w:t>
      </w:r>
      <w:r>
        <w:rPr>
          <w:sz w:val="16"/>
        </w:rPr>
        <w:tab/>
      </w:r>
      <w:r w:rsidRPr="00A950A7">
        <w:rPr>
          <w:sz w:val="16"/>
        </w:rPr>
        <w:t>complete billin</w:t>
      </w:r>
      <w:r>
        <w:rPr>
          <w:sz w:val="16"/>
        </w:rPr>
        <w:t xml:space="preserve">gs         </w:t>
      </w:r>
      <w:r>
        <w:rPr>
          <w:sz w:val="16"/>
        </w:rPr>
        <w:tab/>
        <w:t xml:space="preserve"> directions      </w:t>
      </w:r>
      <w:r>
        <w:rPr>
          <w:sz w:val="16"/>
        </w:rPr>
        <w:tab/>
      </w:r>
      <w:r>
        <w:rPr>
          <w:sz w:val="16"/>
        </w:rPr>
        <w:tab/>
        <w:t xml:space="preserve">  </w:t>
      </w:r>
      <w:r w:rsidRPr="00A950A7">
        <w:rPr>
          <w:sz w:val="16"/>
        </w:rPr>
        <w:t>requirements</w:t>
      </w:r>
    </w:p>
    <w:p w14:paraId="10D4EAE6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>personnel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-Relationship of negated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 xml:space="preserve">-Completed on time, </w:t>
      </w:r>
      <w:r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-Prompt notification of contract</w:t>
      </w:r>
    </w:p>
    <w:p w14:paraId="53444502" w14:textId="77777777" w:rsidR="00DF5CE2" w:rsidRPr="00A950A7" w:rsidRDefault="00DF5CE2" w:rsidP="00DF5CE2">
      <w:pPr>
        <w:rPr>
          <w:sz w:val="16"/>
        </w:rPr>
      </w:pPr>
      <w:r>
        <w:rPr>
          <w:sz w:val="16"/>
        </w:rPr>
        <w:t>-Technical excellence</w:t>
      </w:r>
      <w:r>
        <w:rPr>
          <w:sz w:val="16"/>
        </w:rPr>
        <w:tab/>
        <w:t xml:space="preserve">  </w:t>
      </w:r>
      <w:r>
        <w:rPr>
          <w:sz w:val="16"/>
        </w:rPr>
        <w:tab/>
      </w:r>
      <w:r w:rsidRPr="00A950A7">
        <w:rPr>
          <w:sz w:val="16"/>
        </w:rPr>
        <w:t>costs to actual</w:t>
      </w:r>
      <w:r w:rsidRPr="00A950A7">
        <w:rPr>
          <w:sz w:val="16"/>
        </w:rPr>
        <w:tab/>
      </w:r>
      <w:r w:rsidRPr="00A950A7">
        <w:rPr>
          <w:sz w:val="16"/>
        </w:rPr>
        <w:tab/>
        <w:t xml:space="preserve">   including wrap-up and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 xml:space="preserve"> problems</w:t>
      </w:r>
    </w:p>
    <w:p w14:paraId="7D183431" w14:textId="77777777" w:rsidR="00DF5CE2" w:rsidRPr="00A950A7" w:rsidRDefault="00DF5CE2" w:rsidP="00DF5CE2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 xml:space="preserve">    </w:t>
      </w:r>
      <w:r>
        <w:rPr>
          <w:sz w:val="16"/>
        </w:rPr>
        <w:tab/>
      </w:r>
      <w:r w:rsidRPr="00A950A7">
        <w:rPr>
          <w:sz w:val="16"/>
        </w:rPr>
        <w:t>-Cost efficiencies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 xml:space="preserve">  </w:t>
      </w:r>
      <w:r w:rsidRPr="00A950A7">
        <w:rPr>
          <w:sz w:val="16"/>
        </w:rPr>
        <w:t>contract administration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-Reasonable/cooperative</w:t>
      </w:r>
    </w:p>
    <w:p w14:paraId="24972D2B" w14:textId="77777777" w:rsidR="00DF5CE2" w:rsidRPr="00A950A7" w:rsidRDefault="00DF5CE2" w:rsidP="00DF5CE2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-Change order issue</w:t>
      </w:r>
      <w:r w:rsidRPr="00A950A7">
        <w:rPr>
          <w:sz w:val="16"/>
        </w:rPr>
        <w:tab/>
      </w:r>
      <w:r>
        <w:rPr>
          <w:sz w:val="16"/>
        </w:rPr>
        <w:tab/>
        <w:t xml:space="preserve"> </w:t>
      </w:r>
      <w:r w:rsidRPr="00A950A7">
        <w:rPr>
          <w:sz w:val="16"/>
        </w:rPr>
        <w:t>-No liquidated damages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-Flexible</w:t>
      </w:r>
    </w:p>
    <w:p w14:paraId="56AC9DB7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 xml:space="preserve">  </w:t>
      </w:r>
      <w:r w:rsidRPr="00A950A7">
        <w:rPr>
          <w:sz w:val="16"/>
        </w:rPr>
        <w:t>assessed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ab/>
        <w:t xml:space="preserve"> </w:t>
      </w:r>
      <w:r w:rsidRPr="00A950A7">
        <w:rPr>
          <w:sz w:val="16"/>
        </w:rPr>
        <w:t>-Pro-active</w:t>
      </w:r>
    </w:p>
    <w:p w14:paraId="372B602E" w14:textId="77777777" w:rsidR="00DF5CE2" w:rsidRDefault="00DF5CE2" w:rsidP="00DF5CE2">
      <w:pPr>
        <w:ind w:left="6480"/>
        <w:rPr>
          <w:sz w:val="16"/>
        </w:rPr>
      </w:pPr>
      <w:r>
        <w:rPr>
          <w:sz w:val="16"/>
        </w:rPr>
        <w:t xml:space="preserve"> </w:t>
      </w:r>
      <w:r w:rsidRPr="00A950A7">
        <w:rPr>
          <w:sz w:val="16"/>
        </w:rPr>
        <w:t>-</w:t>
      </w:r>
      <w:r>
        <w:rPr>
          <w:sz w:val="16"/>
        </w:rPr>
        <w:t xml:space="preserve">Effective contractor        </w:t>
      </w:r>
    </w:p>
    <w:p w14:paraId="1615915E" w14:textId="77777777" w:rsidR="00DF5CE2" w:rsidRPr="00A950A7" w:rsidRDefault="00DF5CE2" w:rsidP="00DF5CE2">
      <w:pPr>
        <w:ind w:left="6480"/>
        <w:rPr>
          <w:sz w:val="16"/>
        </w:rPr>
      </w:pPr>
      <w:r w:rsidRPr="00A950A7">
        <w:rPr>
          <w:sz w:val="16"/>
        </w:rPr>
        <w:t>recommended solutions</w:t>
      </w:r>
    </w:p>
    <w:p w14:paraId="54766FA8" w14:textId="77777777" w:rsidR="00DF5CE2" w:rsidRPr="00A950A7" w:rsidRDefault="00DF5CE2" w:rsidP="00DF5CE2">
      <w:pPr>
        <w:ind w:left="5760" w:firstLine="720"/>
        <w:rPr>
          <w:sz w:val="16"/>
        </w:rPr>
      </w:pPr>
      <w:r>
        <w:rPr>
          <w:sz w:val="16"/>
        </w:rPr>
        <w:t>-Effective smal</w:t>
      </w:r>
      <w:r w:rsidRPr="00A950A7">
        <w:rPr>
          <w:sz w:val="16"/>
        </w:rPr>
        <w:t xml:space="preserve">l/small </w:t>
      </w:r>
    </w:p>
    <w:p w14:paraId="5EA655D3" w14:textId="77777777" w:rsidR="00DF5CE2" w:rsidRPr="00A950A7" w:rsidRDefault="00DF5CE2" w:rsidP="00DF5CE2">
      <w:pPr>
        <w:ind w:left="5760" w:firstLine="720"/>
        <w:rPr>
          <w:sz w:val="16"/>
        </w:rPr>
      </w:pPr>
      <w:r w:rsidRPr="00A950A7">
        <w:rPr>
          <w:sz w:val="16"/>
        </w:rPr>
        <w:t>disadvantaged business</w:t>
      </w:r>
    </w:p>
    <w:p w14:paraId="2E3758AB" w14:textId="77777777" w:rsidR="00DF5CE2" w:rsidRPr="00A950A7" w:rsidRDefault="00DF5CE2" w:rsidP="00DF5CE2">
      <w:pPr>
        <w:ind w:left="5760" w:firstLine="720"/>
        <w:rPr>
          <w:sz w:val="16"/>
        </w:rPr>
      </w:pPr>
      <w:r w:rsidRPr="00A950A7">
        <w:rPr>
          <w:sz w:val="16"/>
        </w:rPr>
        <w:t>Subcontracting program</w:t>
      </w:r>
    </w:p>
    <w:p w14:paraId="1C5169DF" w14:textId="77777777" w:rsidR="00DF5CE2" w:rsidRPr="00A950A7" w:rsidRDefault="00DF5CE2" w:rsidP="00DF5CE2">
      <w:pPr>
        <w:rPr>
          <w:sz w:val="16"/>
        </w:rPr>
      </w:pPr>
    </w:p>
    <w:p w14:paraId="7A574A01" w14:textId="77777777" w:rsidR="00DF5CE2" w:rsidRPr="00A950A7" w:rsidRDefault="00DF5CE2" w:rsidP="00DF5CE2">
      <w:pPr>
        <w:rPr>
          <w:b/>
          <w:sz w:val="16"/>
        </w:rPr>
      </w:pPr>
    </w:p>
    <w:p w14:paraId="01BEF8D6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b/>
          <w:sz w:val="16"/>
        </w:rPr>
        <w:t xml:space="preserve">0. </w:t>
      </w:r>
      <w:r w:rsidRPr="00A950A7">
        <w:rPr>
          <w:b/>
          <w:sz w:val="16"/>
        </w:rPr>
        <w:t xml:space="preserve">Zero       </w:t>
      </w:r>
      <w:r>
        <w:rPr>
          <w:b/>
          <w:sz w:val="16"/>
        </w:rPr>
        <w:tab/>
      </w:r>
      <w:r w:rsidRPr="00A950A7">
        <w:rPr>
          <w:sz w:val="16"/>
        </w:rPr>
        <w:t xml:space="preserve">Nonconformances are </w:t>
      </w:r>
      <w:r>
        <w:rPr>
          <w:sz w:val="16"/>
        </w:rPr>
        <w:t>compromising</w:t>
      </w:r>
      <w:r>
        <w:rPr>
          <w:sz w:val="16"/>
        </w:rPr>
        <w:tab/>
      </w:r>
      <w:r w:rsidRPr="00A950A7">
        <w:rPr>
          <w:sz w:val="16"/>
        </w:rPr>
        <w:t xml:space="preserve">Cost issues are </w:t>
      </w:r>
      <w:r>
        <w:rPr>
          <w:sz w:val="16"/>
        </w:rPr>
        <w:t>compromising</w:t>
      </w:r>
      <w:r w:rsidRPr="00A950A7">
        <w:rPr>
          <w:sz w:val="16"/>
        </w:rPr>
        <w:tab/>
        <w:t xml:space="preserve">Delays are </w:t>
      </w:r>
      <w:r>
        <w:rPr>
          <w:sz w:val="16"/>
        </w:rPr>
        <w:t>compromising</w:t>
      </w:r>
      <w:r w:rsidRPr="00A950A7">
        <w:rPr>
          <w:sz w:val="16"/>
        </w:rPr>
        <w:tab/>
        <w:t xml:space="preserve">Response to inquiries, </w:t>
      </w:r>
    </w:p>
    <w:p w14:paraId="165CCF95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the achievement of contract</w:t>
      </w:r>
      <w:r w:rsidRPr="00A950A7">
        <w:rPr>
          <w:sz w:val="16"/>
        </w:rPr>
        <w:tab/>
      </w:r>
      <w:r w:rsidRPr="00A950A7">
        <w:rPr>
          <w:sz w:val="16"/>
        </w:rPr>
        <w:tab/>
        <w:t>performance of contract</w:t>
      </w:r>
      <w:r w:rsidRPr="00A950A7">
        <w:rPr>
          <w:sz w:val="16"/>
        </w:rPr>
        <w:tab/>
        <w:t>the achievement of contract</w:t>
      </w:r>
      <w:r w:rsidRPr="00A950A7">
        <w:rPr>
          <w:sz w:val="16"/>
        </w:rPr>
        <w:tab/>
        <w:t>technical/service</w:t>
      </w:r>
    </w:p>
    <w:p w14:paraId="0194568F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requirements, despite use of</w:t>
      </w:r>
      <w:r>
        <w:rPr>
          <w:sz w:val="16"/>
        </w:rPr>
        <w:tab/>
      </w:r>
      <w:r>
        <w:rPr>
          <w:sz w:val="16"/>
        </w:rPr>
        <w:tab/>
        <w:t>requirements.</w:t>
      </w:r>
      <w:r>
        <w:rPr>
          <w:sz w:val="16"/>
        </w:rPr>
        <w:tab/>
      </w:r>
      <w:r>
        <w:rPr>
          <w:sz w:val="16"/>
        </w:rPr>
        <w:tab/>
        <w:t>requirements, d</w:t>
      </w:r>
      <w:r w:rsidRPr="00A950A7">
        <w:rPr>
          <w:sz w:val="16"/>
        </w:rPr>
        <w:t>espite use</w:t>
      </w:r>
      <w:r w:rsidRPr="00A950A7">
        <w:rPr>
          <w:sz w:val="16"/>
        </w:rPr>
        <w:tab/>
        <w:t xml:space="preserve">/administrative issues is </w:t>
      </w:r>
    </w:p>
    <w:p w14:paraId="32C964BF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Agency resources</w:t>
      </w:r>
      <w:r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  <w:t>of Agency resources.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not effective and </w:t>
      </w:r>
    </w:p>
    <w:p w14:paraId="732AC116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4A3E5C32" w14:textId="77777777" w:rsidR="00DF5CE2" w:rsidRPr="00A950A7" w:rsidRDefault="00DF5CE2" w:rsidP="00DF5CE2">
      <w:pPr>
        <w:rPr>
          <w:sz w:val="16"/>
        </w:rPr>
      </w:pPr>
    </w:p>
    <w:p w14:paraId="5563BB4F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 w:rsidRPr="00A950A7">
        <w:rPr>
          <w:b/>
          <w:sz w:val="16"/>
        </w:rPr>
        <w:t>1</w:t>
      </w:r>
      <w:r>
        <w:rPr>
          <w:b/>
          <w:sz w:val="16"/>
        </w:rPr>
        <w:t>.</w:t>
      </w:r>
      <w:r w:rsidRPr="00A950A7">
        <w:rPr>
          <w:sz w:val="16"/>
        </w:rPr>
        <w:t xml:space="preserve"> </w:t>
      </w:r>
      <w:r w:rsidRPr="00A55EAC">
        <w:rPr>
          <w:b/>
          <w:sz w:val="16"/>
        </w:rPr>
        <w:t>Unacceptable</w:t>
      </w:r>
      <w:r w:rsidRPr="00A950A7">
        <w:rPr>
          <w:sz w:val="16"/>
        </w:rPr>
        <w:tab/>
        <w:t>Nonconformances require major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Cost issues require major</w:t>
      </w:r>
      <w:r w:rsidRPr="00A950A7">
        <w:rPr>
          <w:sz w:val="16"/>
        </w:rPr>
        <w:tab/>
        <w:t>Delays require major</w:t>
      </w:r>
      <w:r>
        <w:rPr>
          <w:sz w:val="16"/>
        </w:rPr>
        <w:tab/>
      </w:r>
      <w:r w:rsidRPr="00A950A7">
        <w:rPr>
          <w:sz w:val="16"/>
        </w:rPr>
        <w:tab/>
        <w:t xml:space="preserve">Response to inquiries, </w:t>
      </w:r>
    </w:p>
    <w:p w14:paraId="6E15BB09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agency resources to ensure</w:t>
      </w:r>
      <w:r>
        <w:rPr>
          <w:sz w:val="16"/>
        </w:rPr>
        <w:tab/>
      </w:r>
      <w:r>
        <w:rPr>
          <w:sz w:val="16"/>
        </w:rPr>
        <w:tab/>
        <w:t>agency resources to ensure</w:t>
      </w:r>
      <w:r w:rsidRPr="00A950A7">
        <w:rPr>
          <w:sz w:val="16"/>
        </w:rPr>
        <w:tab/>
      </w:r>
      <w:r>
        <w:rPr>
          <w:sz w:val="16"/>
        </w:rPr>
        <w:t>agency resources to ensure</w:t>
      </w:r>
      <w:r w:rsidRPr="00A950A7">
        <w:rPr>
          <w:sz w:val="16"/>
        </w:rPr>
        <w:tab/>
        <w:t>technical/service</w:t>
      </w:r>
    </w:p>
    <w:p w14:paraId="52B53357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 xml:space="preserve">/administrative issues is </w:t>
      </w:r>
    </w:p>
    <w:p w14:paraId="0C7F802D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>
        <w:rPr>
          <w:sz w:val="16"/>
        </w:rPr>
        <w:tab/>
      </w:r>
      <w:r>
        <w:rPr>
          <w:sz w:val="16"/>
        </w:rPr>
        <w:tab/>
        <w:t>marginally</w:t>
      </w:r>
      <w:r w:rsidRPr="00A950A7">
        <w:rPr>
          <w:sz w:val="16"/>
        </w:rPr>
        <w:t xml:space="preserve"> effective and </w:t>
      </w:r>
    </w:p>
    <w:p w14:paraId="12650396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48473EAC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</w:p>
    <w:p w14:paraId="703C3AA0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 w:rsidRPr="00A950A7">
        <w:rPr>
          <w:b/>
          <w:sz w:val="16"/>
        </w:rPr>
        <w:t>2.</w:t>
      </w:r>
      <w:r>
        <w:rPr>
          <w:b/>
          <w:sz w:val="16"/>
        </w:rPr>
        <w:t xml:space="preserve"> </w:t>
      </w:r>
      <w:r w:rsidRPr="00A950A7">
        <w:rPr>
          <w:b/>
          <w:sz w:val="16"/>
        </w:rPr>
        <w:t>Poor</w:t>
      </w:r>
      <w:r w:rsidRPr="00A950A7">
        <w:rPr>
          <w:b/>
          <w:sz w:val="16"/>
        </w:rPr>
        <w:tab/>
      </w:r>
      <w:r w:rsidRPr="00A950A7">
        <w:rPr>
          <w:sz w:val="16"/>
        </w:rPr>
        <w:tab/>
        <w:t xml:space="preserve">Nonconformances require </w:t>
      </w:r>
      <w:r>
        <w:rPr>
          <w:sz w:val="16"/>
        </w:rPr>
        <w:t>minor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Cost issues require </w:t>
      </w:r>
      <w:r>
        <w:rPr>
          <w:sz w:val="16"/>
        </w:rPr>
        <w:t>minor</w:t>
      </w:r>
      <w:r w:rsidRPr="00A950A7">
        <w:rPr>
          <w:sz w:val="16"/>
        </w:rPr>
        <w:tab/>
        <w:t xml:space="preserve">Delays require </w:t>
      </w:r>
      <w:r>
        <w:rPr>
          <w:sz w:val="16"/>
        </w:rPr>
        <w:t>minor</w:t>
      </w:r>
      <w:r>
        <w:rPr>
          <w:sz w:val="16"/>
        </w:rPr>
        <w:tab/>
      </w:r>
      <w:r w:rsidRPr="00A950A7">
        <w:rPr>
          <w:sz w:val="16"/>
        </w:rPr>
        <w:tab/>
        <w:t xml:space="preserve">Response to inquiries, </w:t>
      </w:r>
    </w:p>
    <w:p w14:paraId="51A20CC7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agency resources to ensure</w:t>
      </w:r>
      <w:r>
        <w:rPr>
          <w:sz w:val="16"/>
        </w:rPr>
        <w:tab/>
      </w:r>
      <w:r>
        <w:rPr>
          <w:sz w:val="16"/>
        </w:rPr>
        <w:tab/>
        <w:t>agency resources to ensure</w:t>
      </w:r>
      <w:r w:rsidRPr="00A950A7">
        <w:rPr>
          <w:sz w:val="16"/>
        </w:rPr>
        <w:tab/>
      </w:r>
      <w:r>
        <w:rPr>
          <w:sz w:val="16"/>
        </w:rPr>
        <w:t>agency resources to ensure</w:t>
      </w:r>
      <w:r w:rsidRPr="00A950A7">
        <w:rPr>
          <w:sz w:val="16"/>
        </w:rPr>
        <w:tab/>
        <w:t>technical/service</w:t>
      </w:r>
    </w:p>
    <w:p w14:paraId="50D1037C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 xml:space="preserve">/administrative issues is </w:t>
      </w:r>
    </w:p>
    <w:p w14:paraId="7D7F9A0A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>
        <w:rPr>
          <w:sz w:val="16"/>
        </w:rPr>
        <w:tab/>
      </w:r>
      <w:r>
        <w:rPr>
          <w:sz w:val="16"/>
        </w:rPr>
        <w:tab/>
        <w:t>somewhat</w:t>
      </w:r>
      <w:r w:rsidRPr="00A950A7">
        <w:rPr>
          <w:sz w:val="16"/>
        </w:rPr>
        <w:t xml:space="preserve"> effective and </w:t>
      </w:r>
    </w:p>
    <w:p w14:paraId="2345645A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382787C5" w14:textId="77777777" w:rsidR="00DF5CE2" w:rsidRPr="00A950A7" w:rsidRDefault="00DF5CE2" w:rsidP="00DF5CE2">
      <w:pPr>
        <w:ind w:left="1440"/>
        <w:rPr>
          <w:sz w:val="16"/>
        </w:rPr>
      </w:pPr>
    </w:p>
    <w:p w14:paraId="5F905772" w14:textId="77777777" w:rsidR="00DF5CE2" w:rsidRPr="00A950A7" w:rsidRDefault="00DF5CE2" w:rsidP="00DF5CE2">
      <w:pPr>
        <w:ind w:left="1440"/>
        <w:rPr>
          <w:sz w:val="16"/>
        </w:rPr>
      </w:pPr>
    </w:p>
    <w:p w14:paraId="3F77AA2C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 w:rsidRPr="00A950A7">
        <w:rPr>
          <w:b/>
          <w:sz w:val="16"/>
        </w:rPr>
        <w:t>3. Acceptable</w:t>
      </w:r>
      <w:r w:rsidRPr="00A950A7">
        <w:rPr>
          <w:b/>
          <w:sz w:val="16"/>
        </w:rPr>
        <w:tab/>
      </w:r>
      <w:r w:rsidRPr="00A950A7">
        <w:rPr>
          <w:sz w:val="16"/>
        </w:rPr>
        <w:t xml:space="preserve">Nonconformances </w:t>
      </w:r>
      <w:r>
        <w:rPr>
          <w:sz w:val="16"/>
        </w:rPr>
        <w:t>do not impact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Cost issues </w:t>
      </w:r>
      <w:r>
        <w:rPr>
          <w:sz w:val="16"/>
        </w:rPr>
        <w:t>do not impact</w:t>
      </w:r>
      <w:r w:rsidRPr="00A950A7">
        <w:rPr>
          <w:sz w:val="16"/>
        </w:rPr>
        <w:tab/>
        <w:t xml:space="preserve">Delays </w:t>
      </w:r>
      <w:r>
        <w:rPr>
          <w:sz w:val="16"/>
        </w:rPr>
        <w:t>do not impact</w:t>
      </w:r>
      <w:r>
        <w:rPr>
          <w:sz w:val="16"/>
        </w:rPr>
        <w:tab/>
      </w:r>
      <w:r w:rsidRPr="00A950A7">
        <w:rPr>
          <w:sz w:val="16"/>
        </w:rPr>
        <w:tab/>
        <w:t xml:space="preserve">Response to inquiries, </w:t>
      </w:r>
    </w:p>
    <w:p w14:paraId="6CC83A31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the achievement of contract</w:t>
      </w:r>
      <w:r w:rsidRPr="00A950A7">
        <w:rPr>
          <w:sz w:val="16"/>
        </w:rPr>
        <w:tab/>
      </w:r>
      <w:r w:rsidRPr="00A950A7">
        <w:rPr>
          <w:sz w:val="16"/>
        </w:rPr>
        <w:tab/>
        <w:t>achievement of contract</w:t>
      </w:r>
      <w:r w:rsidRPr="00A950A7">
        <w:rPr>
          <w:sz w:val="16"/>
        </w:rPr>
        <w:tab/>
        <w:t>the achievement of contract</w:t>
      </w:r>
      <w:r w:rsidRPr="00A950A7">
        <w:rPr>
          <w:sz w:val="16"/>
        </w:rPr>
        <w:tab/>
        <w:t>technical/service</w:t>
      </w:r>
    </w:p>
    <w:p w14:paraId="586D4C55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requirements</w:t>
      </w:r>
      <w:r>
        <w:rPr>
          <w:sz w:val="16"/>
        </w:rPr>
        <w:t>.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requirements.</w:t>
      </w:r>
      <w:r>
        <w:rPr>
          <w:sz w:val="16"/>
        </w:rPr>
        <w:tab/>
      </w:r>
      <w:r>
        <w:rPr>
          <w:sz w:val="16"/>
        </w:rPr>
        <w:tab/>
        <w:t>requirements.</w:t>
      </w:r>
      <w:r>
        <w:rPr>
          <w:sz w:val="16"/>
        </w:rPr>
        <w:tab/>
      </w:r>
      <w:r w:rsidRPr="00A950A7">
        <w:rPr>
          <w:sz w:val="16"/>
        </w:rPr>
        <w:tab/>
        <w:t xml:space="preserve">/administrative issues is </w:t>
      </w:r>
    </w:p>
    <w:p w14:paraId="74162D52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usually</w:t>
      </w:r>
      <w:r w:rsidRPr="00A950A7">
        <w:rPr>
          <w:sz w:val="16"/>
        </w:rPr>
        <w:t xml:space="preserve"> effective and </w:t>
      </w:r>
    </w:p>
    <w:p w14:paraId="11D597D5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4A2E6F5D" w14:textId="77777777" w:rsidR="00DF5CE2" w:rsidRPr="00A950A7" w:rsidRDefault="00DF5CE2" w:rsidP="00DF5CE2">
      <w:pPr>
        <w:ind w:left="1440" w:hanging="1440"/>
        <w:rPr>
          <w:sz w:val="16"/>
        </w:rPr>
      </w:pPr>
    </w:p>
    <w:p w14:paraId="72732A55" w14:textId="77777777" w:rsidR="00DF5CE2" w:rsidRDefault="00DF5CE2" w:rsidP="00DF5CE2">
      <w:pPr>
        <w:ind w:left="1440" w:hanging="1440"/>
        <w:rPr>
          <w:sz w:val="16"/>
        </w:rPr>
      </w:pPr>
      <w:r w:rsidRPr="00A950A7">
        <w:rPr>
          <w:b/>
          <w:sz w:val="16"/>
        </w:rPr>
        <w:t>4.</w:t>
      </w:r>
      <w:r>
        <w:rPr>
          <w:b/>
          <w:sz w:val="16"/>
        </w:rPr>
        <w:t xml:space="preserve"> </w:t>
      </w:r>
      <w:r w:rsidRPr="00A950A7">
        <w:rPr>
          <w:b/>
          <w:sz w:val="16"/>
        </w:rPr>
        <w:t>Good</w:t>
      </w:r>
      <w:r w:rsidRPr="00A950A7">
        <w:rPr>
          <w:sz w:val="16"/>
        </w:rPr>
        <w:tab/>
        <w:t>There are no quality problems.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There are no cost issues.</w:t>
      </w:r>
      <w:r w:rsidRPr="00A950A7">
        <w:rPr>
          <w:sz w:val="16"/>
        </w:rPr>
        <w:tab/>
        <w:t>There are no delays.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Responses to inquiries, </w:t>
      </w:r>
    </w:p>
    <w:p w14:paraId="472C0021" w14:textId="77777777" w:rsidR="00DF5CE2" w:rsidRDefault="00DF5CE2" w:rsidP="00DF5CE2">
      <w:pPr>
        <w:ind w:left="1440" w:hanging="1440"/>
        <w:rPr>
          <w:sz w:val="16"/>
        </w:rPr>
      </w:pP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sz w:val="16"/>
        </w:rPr>
        <w:t>technical/service/</w:t>
      </w:r>
    </w:p>
    <w:p w14:paraId="7E0DD890" w14:textId="77777777" w:rsidR="00DF5CE2" w:rsidRPr="00A950A7" w:rsidRDefault="00DF5CE2" w:rsidP="00DF5CE2">
      <w:pPr>
        <w:ind w:left="7920" w:firstLine="720"/>
        <w:rPr>
          <w:sz w:val="16"/>
        </w:rPr>
      </w:pPr>
      <w:r w:rsidRPr="00A950A7">
        <w:rPr>
          <w:sz w:val="16"/>
        </w:rPr>
        <w:t xml:space="preserve">administrative issues is </w:t>
      </w:r>
    </w:p>
    <w:p w14:paraId="7439FFB3" w14:textId="77777777" w:rsidR="00DF5CE2" w:rsidRPr="00A950A7" w:rsidRDefault="00DF5CE2" w:rsidP="00DF5CE2">
      <w:pPr>
        <w:ind w:left="8640"/>
        <w:rPr>
          <w:sz w:val="16"/>
        </w:rPr>
      </w:pPr>
      <w:r>
        <w:rPr>
          <w:sz w:val="16"/>
        </w:rPr>
        <w:t>effective and responsive.</w:t>
      </w:r>
    </w:p>
    <w:p w14:paraId="70136BBD" w14:textId="77777777" w:rsidR="00DF5CE2" w:rsidRPr="00A950A7" w:rsidRDefault="00DF5CE2" w:rsidP="00DF5CE2">
      <w:pPr>
        <w:ind w:left="1440" w:hanging="1440"/>
        <w:rPr>
          <w:sz w:val="16"/>
        </w:rPr>
      </w:pPr>
    </w:p>
    <w:p w14:paraId="34191949" w14:textId="77777777" w:rsidR="00DF5CE2" w:rsidRPr="00A950A7" w:rsidRDefault="00DF5CE2" w:rsidP="00DF5CE2">
      <w:pPr>
        <w:ind w:left="1440" w:hanging="1440"/>
        <w:rPr>
          <w:sz w:val="16"/>
        </w:rPr>
      </w:pPr>
      <w:r w:rsidRPr="00A950A7">
        <w:rPr>
          <w:b/>
          <w:sz w:val="16"/>
        </w:rPr>
        <w:t>5.</w:t>
      </w:r>
      <w:r>
        <w:rPr>
          <w:b/>
          <w:sz w:val="16"/>
        </w:rPr>
        <w:t xml:space="preserve"> </w:t>
      </w:r>
      <w:r w:rsidRPr="00A950A7">
        <w:rPr>
          <w:b/>
          <w:sz w:val="16"/>
        </w:rPr>
        <w:t>Excellent</w:t>
      </w:r>
      <w:r w:rsidRPr="00A950A7">
        <w:rPr>
          <w:b/>
        </w:rPr>
        <w:tab/>
      </w:r>
      <w:r w:rsidRPr="00A950A7">
        <w:rPr>
          <w:sz w:val="18"/>
          <w:szCs w:val="18"/>
        </w:rPr>
        <w:t>Th</w:t>
      </w:r>
      <w:r w:rsidRPr="00A950A7">
        <w:rPr>
          <w:sz w:val="16"/>
        </w:rPr>
        <w:t xml:space="preserve">e contractor has demonstrated an exceptional performance level in some or all of the above categories. </w:t>
      </w:r>
    </w:p>
    <w:p w14:paraId="41EBE773" w14:textId="77777777" w:rsidR="00DF5CE2" w:rsidRDefault="00DF5CE2" w:rsidP="00DF5CE2">
      <w:pPr>
        <w:ind w:left="1440" w:hanging="1440"/>
        <w:rPr>
          <w:sz w:val="16"/>
        </w:rPr>
      </w:pPr>
    </w:p>
    <w:p w14:paraId="121B1021" w14:textId="77777777" w:rsidR="00DF5CE2" w:rsidRDefault="00DF5CE2" w:rsidP="00DF5CE2">
      <w:pPr>
        <w:ind w:left="1440" w:hanging="1440"/>
        <w:rPr>
          <w:sz w:val="16"/>
        </w:rPr>
      </w:pPr>
    </w:p>
    <w:p w14:paraId="3346844D" w14:textId="77777777" w:rsidR="00DF5CE2" w:rsidRDefault="00DF5CE2" w:rsidP="00DF5CE2">
      <w:pPr>
        <w:ind w:left="1440" w:hanging="1440"/>
        <w:rPr>
          <w:sz w:val="16"/>
        </w:rPr>
      </w:pPr>
    </w:p>
    <w:p w14:paraId="334E4E4C" w14:textId="77777777" w:rsidR="00DF5CE2" w:rsidRDefault="00DF5CE2" w:rsidP="00DF5CE2">
      <w:pPr>
        <w:ind w:left="1440" w:hanging="1440"/>
        <w:rPr>
          <w:sz w:val="16"/>
        </w:rPr>
      </w:pPr>
    </w:p>
    <w:p w14:paraId="5E1E88A8" w14:textId="77777777" w:rsidR="00DF5CE2" w:rsidRDefault="00DF5CE2" w:rsidP="00DF5CE2">
      <w:pPr>
        <w:ind w:left="1440" w:hanging="1440"/>
        <w:rPr>
          <w:sz w:val="16"/>
        </w:rPr>
      </w:pPr>
    </w:p>
    <w:p w14:paraId="546D8712" w14:textId="77777777" w:rsidR="00DF5CE2" w:rsidRDefault="00DF5CE2" w:rsidP="00DF5CE2">
      <w:pPr>
        <w:ind w:left="1440" w:hanging="1440"/>
        <w:rPr>
          <w:sz w:val="16"/>
        </w:rPr>
      </w:pPr>
    </w:p>
    <w:p w14:paraId="08E3A8EA" w14:textId="77777777" w:rsidR="00DF5CE2" w:rsidRDefault="00DF5CE2" w:rsidP="00DF5CE2">
      <w:pPr>
        <w:ind w:left="1440" w:hanging="1440"/>
        <w:rPr>
          <w:sz w:val="16"/>
        </w:rPr>
      </w:pPr>
    </w:p>
    <w:p w14:paraId="20D3D7A6" w14:textId="77777777" w:rsidR="00DF5CE2" w:rsidRDefault="00DF5CE2" w:rsidP="00DF5CE2">
      <w:pPr>
        <w:ind w:left="1440" w:hanging="1440"/>
        <w:rPr>
          <w:sz w:val="16"/>
        </w:rPr>
      </w:pPr>
    </w:p>
    <w:p w14:paraId="7A04CF72" w14:textId="77777777" w:rsidR="00DF5CE2" w:rsidRDefault="00DF5CE2" w:rsidP="00DF5CE2">
      <w:pPr>
        <w:ind w:left="1440" w:hanging="1440"/>
        <w:rPr>
          <w:sz w:val="16"/>
        </w:rPr>
      </w:pPr>
    </w:p>
    <w:p w14:paraId="259747F2" w14:textId="77777777" w:rsidR="00DF5CE2" w:rsidRDefault="00DF5CE2" w:rsidP="00DF5CE2">
      <w:pPr>
        <w:ind w:left="1440" w:hanging="1440"/>
        <w:rPr>
          <w:sz w:val="16"/>
        </w:rPr>
      </w:pPr>
    </w:p>
    <w:p w14:paraId="37AFC863" w14:textId="77777777" w:rsidR="00DF5CE2" w:rsidRDefault="00DF5CE2" w:rsidP="00DF5CE2">
      <w:pPr>
        <w:ind w:left="1440" w:hanging="1440"/>
        <w:rPr>
          <w:sz w:val="16"/>
        </w:rPr>
      </w:pPr>
    </w:p>
    <w:p w14:paraId="6DA73DA7" w14:textId="77777777" w:rsidR="00DF5CE2" w:rsidRDefault="00DF5CE2" w:rsidP="00DF5CE2">
      <w:pPr>
        <w:ind w:left="1440" w:hanging="1440"/>
        <w:rPr>
          <w:sz w:val="16"/>
        </w:rPr>
      </w:pPr>
    </w:p>
    <w:p w14:paraId="43F518A5" w14:textId="77777777" w:rsidR="00DF5CE2" w:rsidRDefault="00DF5CE2" w:rsidP="00DF5CE2">
      <w:pPr>
        <w:jc w:val="center"/>
      </w:pPr>
      <w:r>
        <w:rPr>
          <w:sz w:val="16"/>
        </w:rPr>
        <w:t>Page 2 of 2</w:t>
      </w:r>
    </w:p>
    <w:p w14:paraId="2CBF37DA" w14:textId="77777777" w:rsidR="00DF5CE2" w:rsidRDefault="00DF5CE2"/>
    <w:sectPr w:rsidR="00DF5CE2" w:rsidSect="00347721">
      <w:footerReference w:type="even" r:id="rId9"/>
      <w:pgSz w:w="12240" w:h="15840" w:code="1"/>
      <w:pgMar w:top="1440" w:right="1296" w:bottom="1008" w:left="7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A6F43" w14:textId="77777777" w:rsidR="00111C59" w:rsidRDefault="00111C59">
      <w:r>
        <w:separator/>
      </w:r>
    </w:p>
  </w:endnote>
  <w:endnote w:type="continuationSeparator" w:id="0">
    <w:p w14:paraId="79BA9EF2" w14:textId="77777777" w:rsidR="00111C59" w:rsidRDefault="0011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18AC2" w14:textId="77777777" w:rsidR="00270B80" w:rsidRDefault="00270B80" w:rsidP="00270B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D4EAE0" w14:textId="77777777" w:rsidR="00270B80" w:rsidRDefault="00270B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AA093" w14:textId="77777777" w:rsidR="00111C59" w:rsidRDefault="00111C59">
      <w:r>
        <w:separator/>
      </w:r>
    </w:p>
  </w:footnote>
  <w:footnote w:type="continuationSeparator" w:id="0">
    <w:p w14:paraId="55CA780C" w14:textId="77777777" w:rsidR="00111C59" w:rsidRDefault="00111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353C32"/>
    <w:multiLevelType w:val="singleLevel"/>
    <w:tmpl w:val="0A12D0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826241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C59"/>
    <w:rsid w:val="00111C59"/>
    <w:rsid w:val="001B0E3B"/>
    <w:rsid w:val="001F1CD9"/>
    <w:rsid w:val="00270B80"/>
    <w:rsid w:val="002960B8"/>
    <w:rsid w:val="002E6BDB"/>
    <w:rsid w:val="00347721"/>
    <w:rsid w:val="005D398B"/>
    <w:rsid w:val="007D42E4"/>
    <w:rsid w:val="00933564"/>
    <w:rsid w:val="009355BF"/>
    <w:rsid w:val="00C0681E"/>
    <w:rsid w:val="00D246FC"/>
    <w:rsid w:val="00DF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5179A84B"/>
  <w15:chartTrackingRefBased/>
  <w15:docId w15:val="{A04221D7-5A07-47F4-9A94-3159C40C4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5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F5CE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DF5CE2"/>
    <w:pPr>
      <w:tabs>
        <w:tab w:val="center" w:pos="4680"/>
        <w:tab w:val="right" w:pos="9360"/>
      </w:tabs>
    </w:pPr>
    <w:rPr>
      <w:sz w:val="24"/>
    </w:rPr>
  </w:style>
  <w:style w:type="character" w:styleId="PageNumber">
    <w:name w:val="page number"/>
    <w:basedOn w:val="DefaultParagraphFont"/>
    <w:rsid w:val="00DF5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rocurement\2025\FY25%20Templates\2.%20Solicitation\Past%20Performance%20Evaluatio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Past Performance Evaluation Form</Template>
  <TotalTime>1</TotalTime>
  <Pages>2</Pages>
  <Words>487</Words>
  <Characters>4006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District of Columbia</vt:lpstr>
    </vt:vector>
  </TitlesOfParts>
  <Company>OCFO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District of Columbia</dc:title>
  <dc:subject/>
  <dc:creator>Abdullah, Ameer</dc:creator>
  <cp:keywords/>
  <dc:description/>
  <cp:lastModifiedBy>Abdullah, Ameer (OCFO)</cp:lastModifiedBy>
  <cp:revision>1</cp:revision>
  <dcterms:created xsi:type="dcterms:W3CDTF">2025-07-31T17:14:00Z</dcterms:created>
  <dcterms:modified xsi:type="dcterms:W3CDTF">2025-07-31T17:15:00Z</dcterms:modified>
</cp:coreProperties>
</file>